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19706" w14:textId="77777777" w:rsidR="00C65862" w:rsidRDefault="00C65862" w:rsidP="00C6586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KYLET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fl.1408)</w:t>
      </w:r>
    </w:p>
    <w:p w14:paraId="6BCB837D" w14:textId="77777777" w:rsidR="00C65862" w:rsidRDefault="00C65862" w:rsidP="00C6586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of Essex.</w:t>
      </w:r>
    </w:p>
    <w:p w14:paraId="79804918" w14:textId="77777777" w:rsidR="00C65862" w:rsidRDefault="00C65862" w:rsidP="00C6586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9811322" w14:textId="77777777" w:rsidR="00C65862" w:rsidRDefault="00C65862" w:rsidP="00C6586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7C7CB1A" w14:textId="77777777" w:rsidR="00C65862" w:rsidRDefault="00C65862" w:rsidP="00C6586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 xml:space="preserve">  1 Jul.</w:t>
      </w:r>
      <w:r>
        <w:rPr>
          <w:rFonts w:cs="Times New Roman"/>
          <w:color w:val="282B30"/>
          <w:szCs w:val="24"/>
          <w:shd w:val="clear" w:color="auto" w:fill="FFFFFF"/>
        </w:rPr>
        <w:tab/>
        <w:t>1408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protection prior to going to serve in Calais under</w:t>
      </w:r>
    </w:p>
    <w:p w14:paraId="46C796C9" w14:textId="77777777" w:rsidR="00C65862" w:rsidRDefault="00C65862" w:rsidP="00C6586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the command of John Beaufort, Earl of Somerset(q.v.).</w:t>
      </w:r>
    </w:p>
    <w:p w14:paraId="71F07E0D" w14:textId="77777777" w:rsidR="00C65862" w:rsidRDefault="00C65862" w:rsidP="00C65862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C76/91, m6,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32209B2E" w14:textId="77777777" w:rsidR="00C65862" w:rsidRDefault="00C65862" w:rsidP="00C65862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10 March 2023)</w:t>
      </w:r>
    </w:p>
    <w:p w14:paraId="27EE0143" w14:textId="77777777" w:rsidR="00C65862" w:rsidRDefault="00C65862" w:rsidP="00C6586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0B3411A" w14:textId="77777777" w:rsidR="00C65862" w:rsidRDefault="00C65862" w:rsidP="00C6586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7D57384" w14:textId="77777777" w:rsidR="00C65862" w:rsidRDefault="00C65862" w:rsidP="00C6586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17 March 2023</w:t>
      </w:r>
    </w:p>
    <w:p w14:paraId="124C7EC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DDFDC" w14:textId="77777777" w:rsidR="00C65862" w:rsidRDefault="00C65862" w:rsidP="009139A6">
      <w:r>
        <w:separator/>
      </w:r>
    </w:p>
  </w:endnote>
  <w:endnote w:type="continuationSeparator" w:id="0">
    <w:p w14:paraId="66B6149B" w14:textId="77777777" w:rsidR="00C65862" w:rsidRDefault="00C658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BB9B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A30C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64F8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8F1BD" w14:textId="77777777" w:rsidR="00C65862" w:rsidRDefault="00C65862" w:rsidP="009139A6">
      <w:r>
        <w:separator/>
      </w:r>
    </w:p>
  </w:footnote>
  <w:footnote w:type="continuationSeparator" w:id="0">
    <w:p w14:paraId="5121AF5E" w14:textId="77777777" w:rsidR="00C65862" w:rsidRDefault="00C658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5F8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DA3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E369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86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65862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207B6"/>
  <w15:chartTrackingRefBased/>
  <w15:docId w15:val="{19CE55BC-43B7-46C1-9A8E-9E731DD81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2023-03-22T20:37:00Z</dcterms:created>
  <dcterms:modified xsi:type="dcterms:W3CDTF">2023-03-22T20:37:00Z</dcterms:modified>
</cp:coreProperties>
</file>